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0D4F5CE0" w:rsidR="00710C65" w:rsidRDefault="00C97F92">
            <w:r>
              <w:t>Rektörlük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0C5DDBB0" w:rsidR="004F71E9" w:rsidRDefault="004F71E9">
            <w:r>
              <w:t xml:space="preserve"> 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16396DD8" w:rsidR="00E415A5" w:rsidRPr="000770A6" w:rsidRDefault="0003399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6E4124A0" w:rsidR="00E415A5" w:rsidRPr="000770A6" w:rsidRDefault="00136AB9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4C5E312F" w:rsidR="00752B06" w:rsidRDefault="00CE7DD4">
            <w:r>
              <w:t>NALBANTLIK</w:t>
            </w:r>
            <w:r w:rsidR="001576FE" w:rsidRP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2D3B70FC" w:rsidR="00BC64F5" w:rsidRDefault="00CE7DD4">
            <w:r>
              <w:t>NALBANTLIK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789B58A1" w:rsidR="00752B06" w:rsidRDefault="00CE7DD4">
            <w:r>
              <w:t>NALBANT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27EDE8A1" w:rsidR="00752B06" w:rsidRDefault="00CE7DD4">
            <w:r w:rsidRPr="00CE7DD4">
              <w:t>Farriery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71256D6A" w:rsidR="00752B06" w:rsidRDefault="00CE7DD4">
            <w:r w:rsidRPr="00CE7DD4">
              <w:t>Farriery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77777777"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3047AFF3" w:rsidR="00752B06" w:rsidRDefault="00822FBB">
            <w:pPr>
              <w:jc w:val="center"/>
            </w:pPr>
            <w: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13946472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7408E05E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38BAC80E"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709994B4" w:rsidR="00130F7E" w:rsidRDefault="003C07EB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1091164" w:rsidR="00130F7E" w:rsidRDefault="00822FBB" w:rsidP="00CF241C">
            <w:r>
              <w:t>2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48B997FD" w:rsidR="00372147" w:rsidRDefault="00CE7DD4">
            <w:r w:rsidRPr="00CE7DD4">
              <w:t>NALLAMA TEKNİKLERİNE GİRİŞ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0AE8A991" w:rsidR="00E16FDB" w:rsidRDefault="0003399B" w:rsidP="001C043F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32A8AA54" w:rsidR="00E16FDB" w:rsidRPr="00973558" w:rsidRDefault="00372147" w:rsidP="002F4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35B5B28" w:rsidR="00E16FDB" w:rsidRDefault="00E16FDB" w:rsidP="001C043F">
            <w:pPr>
              <w:jc w:val="center"/>
            </w:pP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372147" w:rsidRDefault="00372147" w:rsidP="00372147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3C6D148A" w:rsidR="00372147" w:rsidRDefault="00CE7DD4" w:rsidP="00372147">
            <w:r w:rsidRPr="00CE7DD4">
              <w:t>AT ORTOPEDİSİ, AYAK HASTALIKLARI ve NALBANTLIK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7FD30B68" w:rsidR="00372147" w:rsidRDefault="0003399B" w:rsidP="00372147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029895D5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372147" w:rsidRDefault="00372147" w:rsidP="00372147">
            <w:pPr>
              <w:jc w:val="center"/>
            </w:pP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372147" w:rsidRDefault="00372147" w:rsidP="00372147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0663BF78" w:rsidR="00372147" w:rsidRDefault="00CE7DD4" w:rsidP="00372147">
            <w:r w:rsidRPr="00CE7DD4">
              <w:t>NALLAMA TEKNİKLERİNE GİRİŞ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1082FBF5" w:rsidR="00372147" w:rsidRDefault="0003399B" w:rsidP="00372147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0B9B2B04" w:rsidR="00372147" w:rsidRPr="004D2264" w:rsidRDefault="00372147" w:rsidP="00372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372147" w:rsidRDefault="00372147" w:rsidP="00372147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479FBFD5" w:rsidR="00372147" w:rsidRDefault="00CE7DD4" w:rsidP="00372147">
            <w:r w:rsidRPr="00CE7DD4">
              <w:t>AT ORTOPEDİSİ, AYAK HASTALIKLARI ve NALBANTLIK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4C65C542" w:rsidR="00372147" w:rsidRDefault="00CE7DD4" w:rsidP="00372147">
            <w:pPr>
              <w:jc w:val="center"/>
            </w:pPr>
            <w:r>
              <w:t>4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28CCBC0A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01AA4637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428EF719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3F6F1F3A"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250DC61E" w:rsidR="002930D9" w:rsidRPr="00372147" w:rsidRDefault="002930D9"/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1C7642C5" w:rsidR="00372147" w:rsidRPr="00372147" w:rsidRDefault="00372147"/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7FEC392F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245AB411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46BAAA8B" w:rsidR="00372147" w:rsidRPr="001C043F" w:rsidRDefault="00372147" w:rsidP="00372147">
            <w:pPr>
              <w:rPr>
                <w:sz w:val="20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C2DC7" w14:textId="77777777" w:rsidR="00E11F7D" w:rsidRDefault="00E11F7D">
      <w:r>
        <w:separator/>
      </w:r>
    </w:p>
  </w:endnote>
  <w:endnote w:type="continuationSeparator" w:id="0">
    <w:p w14:paraId="6DA20CFB" w14:textId="77777777" w:rsidR="00E11F7D" w:rsidRDefault="00E1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66593" w14:textId="77777777" w:rsidR="00E11F7D" w:rsidRDefault="00E11F7D">
      <w:r>
        <w:separator/>
      </w:r>
    </w:p>
  </w:footnote>
  <w:footnote w:type="continuationSeparator" w:id="0">
    <w:p w14:paraId="7CFFE1CB" w14:textId="77777777" w:rsidR="00E11F7D" w:rsidRDefault="00E1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4190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17A1C"/>
    <w:rsid w:val="00122D38"/>
    <w:rsid w:val="00130F7E"/>
    <w:rsid w:val="00135AA9"/>
    <w:rsid w:val="00136AB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07EB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55FF9"/>
    <w:rsid w:val="00460A3D"/>
    <w:rsid w:val="00471139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0510E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22FBB"/>
    <w:rsid w:val="00872B1A"/>
    <w:rsid w:val="008C794A"/>
    <w:rsid w:val="008E7409"/>
    <w:rsid w:val="008E772D"/>
    <w:rsid w:val="008F0219"/>
    <w:rsid w:val="0091147F"/>
    <w:rsid w:val="00914D51"/>
    <w:rsid w:val="00915185"/>
    <w:rsid w:val="00925428"/>
    <w:rsid w:val="009338B5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956CF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12FEB"/>
    <w:rsid w:val="00C64D8D"/>
    <w:rsid w:val="00C66A21"/>
    <w:rsid w:val="00C72538"/>
    <w:rsid w:val="00C73260"/>
    <w:rsid w:val="00C86AE0"/>
    <w:rsid w:val="00C87716"/>
    <w:rsid w:val="00C97F92"/>
    <w:rsid w:val="00CA17AA"/>
    <w:rsid w:val="00CA31A1"/>
    <w:rsid w:val="00CA40E3"/>
    <w:rsid w:val="00CC69EE"/>
    <w:rsid w:val="00CE146A"/>
    <w:rsid w:val="00CE7DD4"/>
    <w:rsid w:val="00CF219B"/>
    <w:rsid w:val="00CF241C"/>
    <w:rsid w:val="00D16485"/>
    <w:rsid w:val="00D1728F"/>
    <w:rsid w:val="00D26201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1F7D"/>
    <w:rsid w:val="00E16FDB"/>
    <w:rsid w:val="00E204D8"/>
    <w:rsid w:val="00E37FE1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30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20</cp:revision>
  <cp:lastPrinted>2005-07-08T14:54:00Z</cp:lastPrinted>
  <dcterms:created xsi:type="dcterms:W3CDTF">2022-09-05T13:39:00Z</dcterms:created>
  <dcterms:modified xsi:type="dcterms:W3CDTF">2024-07-29T18:16:00Z</dcterms:modified>
</cp:coreProperties>
</file>